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Harlow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Harlow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Harlow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Harlow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Harlow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Harlow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55.9% </w:t>
      </w:r>
      <w:r w:rsidRPr="004747BF">
        <w:rPr>
          <w:rFonts w:ascii="Libre Franklin Light" w:eastAsia="Times New Roman" w:hAnsi="Libre Franklin Light" w:cs="Calibri Light"/>
        </w:rPr>
        <w:t xml:space="preserve">of those respondents classified as PGSI 8+ in Harlow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Harlow is estimated to be </w:t>
      </w:r>
      <w:r w:rsidRPr="00773DF7">
        <w:rPr>
          <w:rFonts w:ascii="Libre Franklin Light" w:eastAsia="Times New Roman" w:hAnsi="Libre Franklin Light" w:cs="Calibri Light"/>
          <w:b/>
          <w:bCs/>
          <w:color w:val="C45911" w:themeColor="accent2" w:themeShade="BF"/>
        </w:rPr>
        <w:t xml:space="preserve">£2,143,963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Harlow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Harlow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Harlow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Harlow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l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Harlow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l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Harlow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Harlow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l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Harlow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Harlow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Harlow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Harlow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Harlow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Harlow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£2,143,963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Harlow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£34,922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£722,199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£1,293,879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£2,143,963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Harlow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Harlow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Harlow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Harlow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Harlow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Harlow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Harlow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Harlow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Harlow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A163E89-AAFC-416D-9A85-EC32EAAB8A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